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FE0EC" w14:textId="162030FF" w:rsidR="0069283E" w:rsidRPr="0069283E" w:rsidRDefault="0069283E" w:rsidP="0069283E">
      <w:pPr>
        <w:spacing w:line="240" w:lineRule="auto"/>
        <w:rPr>
          <w:sz w:val="8"/>
          <w:szCs w:val="8"/>
        </w:rPr>
      </w:pPr>
    </w:p>
    <w:tbl>
      <w:tblPr>
        <w:tblW w:w="20169" w:type="dxa"/>
        <w:tblInd w:w="-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Description w:val="Business Card Layout"/>
      </w:tblPr>
      <w:tblGrid>
        <w:gridCol w:w="5046"/>
        <w:gridCol w:w="5041"/>
        <w:gridCol w:w="5041"/>
        <w:gridCol w:w="5041"/>
      </w:tblGrid>
      <w:tr w:rsidR="003B5B38" w14:paraId="7D4BC544" w14:textId="77777777" w:rsidTr="00AE61B2">
        <w:trPr>
          <w:gridAfter w:val="2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7DBA7" w14:textId="0459ACC1" w:rsidR="00AC13D7" w:rsidRDefault="00AC13D7" w:rsidP="00AC13D7">
            <w:pPr>
              <w:pStyle w:val="Heading3"/>
              <w:jc w:val="center"/>
            </w:pPr>
            <w:r>
              <w:t>Hope 1</w:t>
            </w:r>
          </w:p>
          <w:p w14:paraId="3A9466B9" w14:textId="63A28CFC" w:rsidR="003B5B38" w:rsidRPr="00EC7F45" w:rsidRDefault="00A27765" w:rsidP="00EC7F45">
            <w:pPr>
              <w:pStyle w:val="Heading1"/>
            </w:pPr>
            <w:r w:rsidRPr="00EC7F45">
              <w:t>The local free meal program gives out school supplies at the start of school.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58864" w14:textId="6610E36E" w:rsidR="006E04E2" w:rsidRDefault="00AC13D7" w:rsidP="006E04E2">
            <w:pPr>
              <w:pStyle w:val="Heading3"/>
              <w:jc w:val="center"/>
            </w:pPr>
            <w:r>
              <w:t>Hope 2</w:t>
            </w:r>
          </w:p>
          <w:p w14:paraId="22BE6595" w14:textId="7D9D89C2" w:rsidR="003B5B38" w:rsidRPr="00A27765" w:rsidRDefault="00A27765" w:rsidP="00EC7F45">
            <w:pPr>
              <w:pStyle w:val="Heading1"/>
            </w:pPr>
            <w:r>
              <w:t>A neighbor or friend offers to come stay with your kids for a couple hours one afternoon.</w:t>
            </w:r>
          </w:p>
        </w:tc>
      </w:tr>
      <w:tr w:rsidR="003F5B38" w14:paraId="19C0F97F" w14:textId="77777777" w:rsidTr="00AE61B2">
        <w:trPr>
          <w:gridAfter w:val="2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ECA4D" w14:textId="76ECE0C9" w:rsidR="00AC13D7" w:rsidRDefault="00AC13D7" w:rsidP="00AC13D7">
            <w:pPr>
              <w:pStyle w:val="Heading3"/>
              <w:jc w:val="center"/>
            </w:pPr>
            <w:r>
              <w:t>Hope 3</w:t>
            </w:r>
          </w:p>
          <w:p w14:paraId="5EDBAE1F" w14:textId="5B048279" w:rsidR="003F5B38" w:rsidRPr="00A27765" w:rsidRDefault="00A27765" w:rsidP="00EC7F45">
            <w:pPr>
              <w:pStyle w:val="Heading1"/>
            </w:pPr>
            <w:r>
              <w:t xml:space="preserve">The local free meal </w:t>
            </w:r>
            <w:r w:rsidRPr="00A27765">
              <w:t>program</w:t>
            </w:r>
            <w:r>
              <w:t xml:space="preserve"> is giving out a voucher for a pair of shoes at Christmas.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3D52C" w14:textId="46EF134D" w:rsidR="006E04E2" w:rsidRDefault="00AC13D7" w:rsidP="006E04E2">
            <w:pPr>
              <w:pStyle w:val="Heading3"/>
              <w:jc w:val="center"/>
            </w:pPr>
            <w:r>
              <w:t>Hope 4</w:t>
            </w:r>
          </w:p>
          <w:p w14:paraId="0A05C0C5" w14:textId="5452F7A2" w:rsidR="003F5B38" w:rsidRDefault="00A27765" w:rsidP="00EC7F45">
            <w:pPr>
              <w:pStyle w:val="Heading2"/>
            </w:pPr>
            <w:r>
              <w:t>A friend buys a few household items for you.</w:t>
            </w:r>
          </w:p>
        </w:tc>
      </w:tr>
      <w:tr w:rsidR="003F5B38" w14:paraId="21B819E5" w14:textId="77777777" w:rsidTr="00AE61B2">
        <w:trPr>
          <w:gridAfter w:val="2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5E980" w14:textId="75C674EB" w:rsidR="00AC13D7" w:rsidRDefault="00AC13D7" w:rsidP="00AC13D7">
            <w:pPr>
              <w:pStyle w:val="Heading3"/>
              <w:jc w:val="center"/>
            </w:pPr>
            <w:r>
              <w:t>Hope 5</w:t>
            </w:r>
          </w:p>
          <w:p w14:paraId="1B302BE5" w14:textId="79098201" w:rsidR="003F5B38" w:rsidRPr="00CD781C" w:rsidRDefault="00A27765" w:rsidP="00EC7F45">
            <w:pPr>
              <w:pStyle w:val="Heading1"/>
            </w:pPr>
            <w:r>
              <w:t>This year the United Way has a reading program that gives free books to kids. You can sign your kids up.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0B0DB" w14:textId="092B67C8" w:rsidR="006E04E2" w:rsidRDefault="00AC13D7" w:rsidP="006E04E2">
            <w:pPr>
              <w:pStyle w:val="Heading3"/>
              <w:jc w:val="center"/>
            </w:pPr>
            <w:r>
              <w:t>Hope 6</w:t>
            </w:r>
          </w:p>
          <w:p w14:paraId="755D9207" w14:textId="4E808394" w:rsidR="003F5B38" w:rsidRDefault="00A27765" w:rsidP="00EC7F45">
            <w:pPr>
              <w:pStyle w:val="Heading2"/>
            </w:pPr>
            <w:r>
              <w:t>You need clothing, but you’re in luck. The local thrift store is having a $5 bag sale.</w:t>
            </w:r>
          </w:p>
        </w:tc>
      </w:tr>
      <w:tr w:rsidR="003F5B38" w14:paraId="71D55F55" w14:textId="77777777" w:rsidTr="00AE61B2">
        <w:trPr>
          <w:gridAfter w:val="2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6C90F" w14:textId="55B109A2" w:rsidR="00AC13D7" w:rsidRDefault="00AC13D7" w:rsidP="00AC13D7">
            <w:pPr>
              <w:pStyle w:val="Heading3"/>
              <w:jc w:val="center"/>
            </w:pPr>
            <w:r>
              <w:t>Hope 7</w:t>
            </w:r>
          </w:p>
          <w:p w14:paraId="2EC629B4" w14:textId="1778BF10" w:rsidR="003F5B38" w:rsidRPr="00CD781C" w:rsidRDefault="00A27765" w:rsidP="00EC7F45">
            <w:pPr>
              <w:pStyle w:val="Heading1"/>
            </w:pPr>
            <w:r>
              <w:t xml:space="preserve">You </w:t>
            </w:r>
            <w:r w:rsidR="00EC7F45">
              <w:t>get on an energy assistance program which will cover your heat bill for the next two and a half months.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AAB1F" w14:textId="12E2DA53" w:rsidR="006E04E2" w:rsidRDefault="00AC13D7" w:rsidP="006E04E2">
            <w:pPr>
              <w:pStyle w:val="Heading3"/>
              <w:jc w:val="center"/>
            </w:pPr>
            <w:r>
              <w:t>Hope 8</w:t>
            </w:r>
          </w:p>
          <w:p w14:paraId="7CC377BC" w14:textId="2C4AD84B" w:rsidR="003F5B38" w:rsidRDefault="00EC7F45" w:rsidP="00EC7F45">
            <w:pPr>
              <w:pStyle w:val="Heading2"/>
            </w:pPr>
            <w:r>
              <w:t>A neighbor offers to change the oil in your car for free.</w:t>
            </w:r>
          </w:p>
        </w:tc>
      </w:tr>
      <w:tr w:rsidR="00AC13D7" w14:paraId="2FCD8352" w14:textId="38D9F6BC" w:rsidTr="00AE61B2">
        <w:trPr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F4C2A" w14:textId="53FA7615" w:rsidR="00AC13D7" w:rsidRDefault="00AC13D7" w:rsidP="00AC13D7">
            <w:pPr>
              <w:pStyle w:val="Heading3"/>
              <w:jc w:val="center"/>
            </w:pPr>
            <w:r>
              <w:t>Hope 9</w:t>
            </w:r>
          </w:p>
          <w:p w14:paraId="21B73059" w14:textId="707B87DD" w:rsidR="00AC13D7" w:rsidRPr="00CD781C" w:rsidRDefault="00EC7F45" w:rsidP="00EC7F45">
            <w:pPr>
              <w:pStyle w:val="Heading1"/>
            </w:pPr>
            <w:r>
              <w:t>At Christmas, an organization is offering a grocery voucher to each family and two free toys to each child.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6928A" w14:textId="32BFD039" w:rsidR="00AC13D7" w:rsidRDefault="00AC13D7" w:rsidP="00AC13D7">
            <w:pPr>
              <w:pStyle w:val="Heading3"/>
              <w:jc w:val="center"/>
            </w:pPr>
            <w:r>
              <w:t>Hope 10</w:t>
            </w:r>
          </w:p>
          <w:p w14:paraId="5BF06131" w14:textId="023FAFD2" w:rsidR="00AC13D7" w:rsidRDefault="00EC7F45" w:rsidP="00EC7F45">
            <w:pPr>
              <w:pStyle w:val="Heading2"/>
            </w:pPr>
            <w:r>
              <w:t>Someone at your child’s school compliments your parenting: “We love how you interact with your kids.”</w:t>
            </w:r>
          </w:p>
        </w:tc>
        <w:tc>
          <w:tcPr>
            <w:tcW w:w="5041" w:type="dxa"/>
            <w:tcBorders>
              <w:left w:val="nil"/>
            </w:tcBorders>
            <w:vAlign w:val="center"/>
          </w:tcPr>
          <w:p w14:paraId="2EED289B" w14:textId="77777777" w:rsidR="00AC13D7" w:rsidRDefault="00000000" w:rsidP="00AC13D7">
            <w:pPr>
              <w:pStyle w:val="Heading3"/>
              <w:jc w:val="center"/>
            </w:pPr>
            <w:sdt>
              <w:sdtPr>
                <w:id w:val="-1934121519"/>
                <w:placeholder>
                  <w:docPart w:val="684F2BDEAA864BA48E6D00277EB4FE7A"/>
                </w:placeholder>
                <w:temporary/>
                <w:showingPlcHdr/>
                <w15:appearance w15:val="hidden"/>
              </w:sdtPr>
              <w:sdtContent>
                <w:r w:rsidR="00AC13D7" w:rsidRPr="00806DD9">
                  <w:t xml:space="preserve">FIND </w:t>
                </w:r>
                <w:r w:rsidR="00AC13D7" w:rsidRPr="000C3AC1">
                  <w:t>ME</w:t>
                </w:r>
              </w:sdtContent>
            </w:sdt>
          </w:p>
          <w:p w14:paraId="1CDB608B" w14:textId="7131CF2A" w:rsidR="00AC13D7" w:rsidRDefault="00AC13D7" w:rsidP="00AC13D7">
            <w:pPr>
              <w:spacing w:after="70" w:line="240" w:lineRule="auto"/>
            </w:pPr>
          </w:p>
        </w:tc>
        <w:tc>
          <w:tcPr>
            <w:tcW w:w="5041" w:type="dxa"/>
            <w:vAlign w:val="center"/>
          </w:tcPr>
          <w:p w14:paraId="0CEA9AF5" w14:textId="77777777" w:rsidR="00AC13D7" w:rsidRDefault="00000000" w:rsidP="00AC13D7">
            <w:pPr>
              <w:pStyle w:val="Heading3"/>
              <w:jc w:val="center"/>
            </w:pPr>
            <w:sdt>
              <w:sdtPr>
                <w:id w:val="1183012409"/>
                <w:placeholder>
                  <w:docPart w:val="266F53E0BBC545D08D39349890E1E931"/>
                </w:placeholder>
                <w:temporary/>
                <w:showingPlcHdr/>
                <w15:appearance w15:val="hidden"/>
              </w:sdtPr>
              <w:sdtContent>
                <w:r w:rsidR="00AC13D7" w:rsidRPr="00806DD9">
                  <w:t xml:space="preserve">FIND </w:t>
                </w:r>
                <w:r w:rsidR="00AC13D7" w:rsidRPr="000C3AC1">
                  <w:t>ME</w:t>
                </w:r>
              </w:sdtContent>
            </w:sdt>
          </w:p>
          <w:p w14:paraId="27136A99" w14:textId="1F477343" w:rsidR="00AC13D7" w:rsidRDefault="00000000" w:rsidP="00AC13D7">
            <w:pPr>
              <w:spacing w:after="70" w:line="240" w:lineRule="auto"/>
            </w:pPr>
            <w:sdt>
              <w:sdtPr>
                <w:id w:val="732511597"/>
                <w:placeholder>
                  <w:docPart w:val="46C9E2F3F81B4F18A78FA4C02F57DB41"/>
                </w:placeholder>
                <w:temporary/>
                <w:showingPlcHdr/>
                <w15:appearance w15:val="hidden"/>
              </w:sdtPr>
              <w:sdtContent>
                <w:r w:rsidR="00AC13D7" w:rsidRPr="00806DD9">
                  <w:t>@[Social media]</w:t>
                </w:r>
              </w:sdtContent>
            </w:sdt>
          </w:p>
        </w:tc>
      </w:tr>
      <w:tr w:rsidR="00AC13D7" w14:paraId="0FF79455" w14:textId="77777777" w:rsidTr="00AE61B2">
        <w:trPr>
          <w:gridAfter w:val="2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A29FD" w14:textId="083DAA11" w:rsidR="00AC13D7" w:rsidRDefault="00EC7F45" w:rsidP="00F01CCE">
            <w:pPr>
              <w:pStyle w:val="Heading3"/>
              <w:jc w:val="center"/>
            </w:pPr>
            <w:r>
              <w:t>Hope 11</w:t>
            </w:r>
          </w:p>
          <w:p w14:paraId="0DB9AD8C" w14:textId="76F168B8" w:rsidR="00AC13D7" w:rsidRPr="00CD781C" w:rsidRDefault="00EC7F45" w:rsidP="00EC7F45">
            <w:pPr>
              <w:pStyle w:val="Heading1"/>
            </w:pPr>
            <w:r>
              <w:t>Your child excels at school and receives a good report from the teacher.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9726" w14:textId="515AFD3B" w:rsidR="00AC13D7" w:rsidRDefault="00EC7F45" w:rsidP="00F01CCE">
            <w:pPr>
              <w:pStyle w:val="Heading3"/>
              <w:jc w:val="center"/>
            </w:pPr>
            <w:r>
              <w:t>Hope 12</w:t>
            </w:r>
          </w:p>
          <w:p w14:paraId="670A44A0" w14:textId="4F544BE2" w:rsidR="00AC13D7" w:rsidRDefault="00EC7F45" w:rsidP="00EC7F45">
            <w:pPr>
              <w:pStyle w:val="Heading2"/>
            </w:pPr>
            <w:r>
              <w:t>You find a loving and accepting community at church.</w:t>
            </w:r>
          </w:p>
        </w:tc>
      </w:tr>
    </w:tbl>
    <w:p w14:paraId="02F6A084" w14:textId="297A2C4A" w:rsidR="00B13BB8" w:rsidRPr="00C023F4" w:rsidRDefault="00B13BB8" w:rsidP="00AB75E7">
      <w:pPr>
        <w:spacing w:after="70" w:line="240" w:lineRule="auto"/>
        <w:rPr>
          <w:sz w:val="10"/>
          <w:szCs w:val="10"/>
        </w:rPr>
      </w:pPr>
    </w:p>
    <w:sectPr w:rsidR="00B13BB8" w:rsidRPr="00C023F4" w:rsidSect="009E7450">
      <w:pgSz w:w="12240" w:h="15840"/>
      <w:pgMar w:top="576" w:right="1080" w:bottom="36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709A4" w14:textId="77777777" w:rsidR="009770CE" w:rsidRDefault="009770CE" w:rsidP="000C3AC1">
      <w:pPr>
        <w:spacing w:line="240" w:lineRule="auto"/>
      </w:pPr>
      <w:r>
        <w:separator/>
      </w:r>
    </w:p>
  </w:endnote>
  <w:endnote w:type="continuationSeparator" w:id="0">
    <w:p w14:paraId="5CD589A8" w14:textId="77777777" w:rsidR="009770CE" w:rsidRDefault="009770CE" w:rsidP="000C3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16F04" w14:textId="77777777" w:rsidR="009770CE" w:rsidRDefault="009770CE" w:rsidP="000C3AC1">
      <w:pPr>
        <w:spacing w:line="240" w:lineRule="auto"/>
      </w:pPr>
      <w:r>
        <w:separator/>
      </w:r>
    </w:p>
  </w:footnote>
  <w:footnote w:type="continuationSeparator" w:id="0">
    <w:p w14:paraId="1D74B7AD" w14:textId="77777777" w:rsidR="009770CE" w:rsidRDefault="009770CE" w:rsidP="000C3A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D7"/>
    <w:rsid w:val="00007622"/>
    <w:rsid w:val="00031AE1"/>
    <w:rsid w:val="000348F9"/>
    <w:rsid w:val="000826A4"/>
    <w:rsid w:val="0008436B"/>
    <w:rsid w:val="000A1AA1"/>
    <w:rsid w:val="000A6564"/>
    <w:rsid w:val="000B42DB"/>
    <w:rsid w:val="000C3AC1"/>
    <w:rsid w:val="000F147C"/>
    <w:rsid w:val="00104118"/>
    <w:rsid w:val="00114B2C"/>
    <w:rsid w:val="00123399"/>
    <w:rsid w:val="00130974"/>
    <w:rsid w:val="00130C78"/>
    <w:rsid w:val="00140A46"/>
    <w:rsid w:val="00151E95"/>
    <w:rsid w:val="00157DDD"/>
    <w:rsid w:val="00174333"/>
    <w:rsid w:val="001F1D6E"/>
    <w:rsid w:val="00210223"/>
    <w:rsid w:val="0021214D"/>
    <w:rsid w:val="00221538"/>
    <w:rsid w:val="00251D5B"/>
    <w:rsid w:val="00265A23"/>
    <w:rsid w:val="0027256D"/>
    <w:rsid w:val="00276547"/>
    <w:rsid w:val="00287C3D"/>
    <w:rsid w:val="002B01DA"/>
    <w:rsid w:val="002C1170"/>
    <w:rsid w:val="002C40E9"/>
    <w:rsid w:val="00303E6E"/>
    <w:rsid w:val="003147DA"/>
    <w:rsid w:val="003404E1"/>
    <w:rsid w:val="00341A63"/>
    <w:rsid w:val="00364B35"/>
    <w:rsid w:val="00391081"/>
    <w:rsid w:val="003B3865"/>
    <w:rsid w:val="003B5B38"/>
    <w:rsid w:val="003B7AAE"/>
    <w:rsid w:val="003C5D12"/>
    <w:rsid w:val="003F008B"/>
    <w:rsid w:val="003F5B38"/>
    <w:rsid w:val="00405DCC"/>
    <w:rsid w:val="0043447C"/>
    <w:rsid w:val="0044005B"/>
    <w:rsid w:val="00494E9B"/>
    <w:rsid w:val="004B10C6"/>
    <w:rsid w:val="00511577"/>
    <w:rsid w:val="005243F7"/>
    <w:rsid w:val="00533159"/>
    <w:rsid w:val="00562FFB"/>
    <w:rsid w:val="005927AD"/>
    <w:rsid w:val="00594BFF"/>
    <w:rsid w:val="005B66C4"/>
    <w:rsid w:val="005E3665"/>
    <w:rsid w:val="005E6C2E"/>
    <w:rsid w:val="005F0057"/>
    <w:rsid w:val="005F43B0"/>
    <w:rsid w:val="005F6113"/>
    <w:rsid w:val="00604F7C"/>
    <w:rsid w:val="0062281C"/>
    <w:rsid w:val="00624D6D"/>
    <w:rsid w:val="00645A2F"/>
    <w:rsid w:val="0065380B"/>
    <w:rsid w:val="00674EA0"/>
    <w:rsid w:val="00685717"/>
    <w:rsid w:val="0069283E"/>
    <w:rsid w:val="006973B2"/>
    <w:rsid w:val="006B30F5"/>
    <w:rsid w:val="006C0629"/>
    <w:rsid w:val="006C4C4B"/>
    <w:rsid w:val="006E04E2"/>
    <w:rsid w:val="006E4D51"/>
    <w:rsid w:val="006F0416"/>
    <w:rsid w:val="006F625E"/>
    <w:rsid w:val="0073133D"/>
    <w:rsid w:val="007348C8"/>
    <w:rsid w:val="00751286"/>
    <w:rsid w:val="0075448F"/>
    <w:rsid w:val="007D62A7"/>
    <w:rsid w:val="007E0703"/>
    <w:rsid w:val="007F4068"/>
    <w:rsid w:val="00806DD9"/>
    <w:rsid w:val="0081305A"/>
    <w:rsid w:val="00814BE4"/>
    <w:rsid w:val="00825924"/>
    <w:rsid w:val="00837884"/>
    <w:rsid w:val="0084168A"/>
    <w:rsid w:val="00843D03"/>
    <w:rsid w:val="0084769E"/>
    <w:rsid w:val="008554B9"/>
    <w:rsid w:val="00863248"/>
    <w:rsid w:val="008670A1"/>
    <w:rsid w:val="00890E46"/>
    <w:rsid w:val="008C53E1"/>
    <w:rsid w:val="008C5411"/>
    <w:rsid w:val="008D01CF"/>
    <w:rsid w:val="008E5FFC"/>
    <w:rsid w:val="00925494"/>
    <w:rsid w:val="0096639D"/>
    <w:rsid w:val="009770CE"/>
    <w:rsid w:val="009A6482"/>
    <w:rsid w:val="009B068D"/>
    <w:rsid w:val="009B28C8"/>
    <w:rsid w:val="009E7450"/>
    <w:rsid w:val="00A14D49"/>
    <w:rsid w:val="00A17710"/>
    <w:rsid w:val="00A27765"/>
    <w:rsid w:val="00A65F9A"/>
    <w:rsid w:val="00A913F8"/>
    <w:rsid w:val="00A93EB4"/>
    <w:rsid w:val="00AB75E7"/>
    <w:rsid w:val="00AC13D7"/>
    <w:rsid w:val="00AE0BD6"/>
    <w:rsid w:val="00AE1277"/>
    <w:rsid w:val="00AE61B2"/>
    <w:rsid w:val="00B13BB8"/>
    <w:rsid w:val="00B40195"/>
    <w:rsid w:val="00B5316E"/>
    <w:rsid w:val="00B7673C"/>
    <w:rsid w:val="00B77515"/>
    <w:rsid w:val="00BB057F"/>
    <w:rsid w:val="00BD3A65"/>
    <w:rsid w:val="00BE07A4"/>
    <w:rsid w:val="00C023F4"/>
    <w:rsid w:val="00C13DE6"/>
    <w:rsid w:val="00C262AC"/>
    <w:rsid w:val="00C413C6"/>
    <w:rsid w:val="00C5562A"/>
    <w:rsid w:val="00C7396A"/>
    <w:rsid w:val="00C81350"/>
    <w:rsid w:val="00C830C0"/>
    <w:rsid w:val="00C95DF6"/>
    <w:rsid w:val="00CD781C"/>
    <w:rsid w:val="00D16C21"/>
    <w:rsid w:val="00D223EC"/>
    <w:rsid w:val="00D36722"/>
    <w:rsid w:val="00D5618E"/>
    <w:rsid w:val="00D768C3"/>
    <w:rsid w:val="00DA7AC2"/>
    <w:rsid w:val="00DC6E5A"/>
    <w:rsid w:val="00DD5CDC"/>
    <w:rsid w:val="00DE2D26"/>
    <w:rsid w:val="00DE6633"/>
    <w:rsid w:val="00E036F9"/>
    <w:rsid w:val="00E37D03"/>
    <w:rsid w:val="00E46571"/>
    <w:rsid w:val="00E51015"/>
    <w:rsid w:val="00E565AD"/>
    <w:rsid w:val="00E956FF"/>
    <w:rsid w:val="00EA5DB9"/>
    <w:rsid w:val="00EB7096"/>
    <w:rsid w:val="00EB7A4D"/>
    <w:rsid w:val="00EC6D79"/>
    <w:rsid w:val="00EC7F45"/>
    <w:rsid w:val="00EE4BA2"/>
    <w:rsid w:val="00EE5C3A"/>
    <w:rsid w:val="00EF22DE"/>
    <w:rsid w:val="00EF3BCF"/>
    <w:rsid w:val="00F02CB0"/>
    <w:rsid w:val="00F17FA5"/>
    <w:rsid w:val="00F324E7"/>
    <w:rsid w:val="00F61B6C"/>
    <w:rsid w:val="00FA3B1A"/>
    <w:rsid w:val="00FA402B"/>
    <w:rsid w:val="00FC4A9A"/>
    <w:rsid w:val="00FD104C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3D8FB"/>
  <w15:chartTrackingRefBased/>
  <w15:docId w15:val="{0CE4FB4B-2287-4405-8455-7568D42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75F55" w:themeColor="text2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E2"/>
    <w:pPr>
      <w:spacing w:after="0" w:line="276" w:lineRule="auto"/>
    </w:pPr>
  </w:style>
  <w:style w:type="paragraph" w:styleId="Heading1">
    <w:name w:val="heading 1"/>
    <w:basedOn w:val="Heading2"/>
    <w:next w:val="Normal"/>
    <w:link w:val="Heading1Char"/>
    <w:uiPriority w:val="9"/>
    <w:qFormat/>
    <w:rsid w:val="00EC7F45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EC7F45"/>
    <w:pPr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3AC1"/>
    <w:pPr>
      <w:outlineLvl w:val="2"/>
    </w:pPr>
    <w:rPr>
      <w:caps/>
      <w:color w:val="0D0D0D" w:themeColor="text1" w:themeTint="F2"/>
      <w:spacing w:val="30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semiHidden/>
    <w:qFormat/>
    <w:pPr>
      <w:spacing w:after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semiHidden/>
    <w:rsid w:val="0075448F"/>
    <w:rPr>
      <w:color w:val="F7B615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754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4E2"/>
    <w:rPr>
      <w:rFonts w:eastAsiaTheme="minorEastAsia"/>
      <w:color w:val="000000" w:themeColor="text1"/>
      <w:sz w:val="16"/>
    </w:rPr>
  </w:style>
  <w:style w:type="paragraph" w:styleId="Footer">
    <w:name w:val="footer"/>
    <w:basedOn w:val="Normal"/>
    <w:link w:val="Foot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4E2"/>
    <w:rPr>
      <w:rFonts w:eastAsiaTheme="minorEastAsia"/>
      <w:color w:val="000000" w:themeColor="text1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C7F4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F45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E04E2"/>
    <w:rPr>
      <w:rFonts w:eastAsiaTheme="minorEastAsia"/>
      <w:caps/>
      <w:color w:val="0D0D0D" w:themeColor="text1" w:themeTint="F2"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_Summerville\AppData\Roaming\Microsoft\Templates\Pearlescent%20business%20ca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84F2BDEAA864BA48E6D00277EB4F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C7002-7B0F-4453-92EF-A538E96131B4}"/>
      </w:docPartPr>
      <w:docPartBody>
        <w:p w:rsidR="002076AB" w:rsidRDefault="00E263C1" w:rsidP="00E263C1">
          <w:pPr>
            <w:pStyle w:val="684F2BDEAA864BA48E6D00277EB4FE7A"/>
          </w:pPr>
          <w:r w:rsidRPr="00806DD9">
            <w:t xml:space="preserve">FIND </w:t>
          </w:r>
          <w:r w:rsidRPr="000C3AC1">
            <w:t>ME</w:t>
          </w:r>
        </w:p>
      </w:docPartBody>
    </w:docPart>
    <w:docPart>
      <w:docPartPr>
        <w:name w:val="266F53E0BBC545D08D39349890E1E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BFF19-AE86-4E93-A93D-14362D717185}"/>
      </w:docPartPr>
      <w:docPartBody>
        <w:p w:rsidR="002076AB" w:rsidRDefault="00E263C1" w:rsidP="00E263C1">
          <w:pPr>
            <w:pStyle w:val="266F53E0BBC545D08D39349890E1E931"/>
          </w:pPr>
          <w:r w:rsidRPr="00806DD9">
            <w:t xml:space="preserve">FIND </w:t>
          </w:r>
          <w:r w:rsidRPr="000C3AC1">
            <w:t>ME</w:t>
          </w:r>
        </w:p>
      </w:docPartBody>
    </w:docPart>
    <w:docPart>
      <w:docPartPr>
        <w:name w:val="46C9E2F3F81B4F18A78FA4C02F57D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E4AF7-5417-4C91-821E-6E73632CFC25}"/>
      </w:docPartPr>
      <w:docPartBody>
        <w:p w:rsidR="002076AB" w:rsidRDefault="00E263C1" w:rsidP="00E263C1">
          <w:pPr>
            <w:pStyle w:val="46C9E2F3F81B4F18A78FA4C02F57DB41"/>
          </w:pPr>
          <w:r w:rsidRPr="00806DD9">
            <w:t>@[Social media]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C1"/>
    <w:rsid w:val="002076AB"/>
    <w:rsid w:val="00634096"/>
    <w:rsid w:val="00E263C1"/>
    <w:rsid w:val="00E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84F2BDEAA864BA48E6D00277EB4FE7A">
    <w:name w:val="684F2BDEAA864BA48E6D00277EB4FE7A"/>
    <w:rsid w:val="00E263C1"/>
  </w:style>
  <w:style w:type="paragraph" w:customStyle="1" w:styleId="266F53E0BBC545D08D39349890E1E931">
    <w:name w:val="266F53E0BBC545D08D39349890E1E931"/>
    <w:rsid w:val="00E263C1"/>
  </w:style>
  <w:style w:type="paragraph" w:customStyle="1" w:styleId="46C9E2F3F81B4F18A78FA4C02F57DB41">
    <w:name w:val="46C9E2F3F81B4F18A78FA4C02F57DB41"/>
    <w:rsid w:val="00E26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Red Business Set">
  <a:themeElements>
    <a:clrScheme name="Custom 214">
      <a:dk1>
        <a:sysClr val="windowText" lastClr="000000"/>
      </a:dk1>
      <a:lt1>
        <a:sysClr val="window" lastClr="FFFFFF"/>
      </a:lt1>
      <a:dk2>
        <a:srgbClr val="775F55"/>
      </a:dk2>
      <a:lt2>
        <a:srgbClr val="EAE3D6"/>
      </a:lt2>
      <a:accent1>
        <a:srgbClr val="F8A39B"/>
      </a:accent1>
      <a:accent2>
        <a:srgbClr val="D32B09"/>
      </a:accent2>
      <a:accent3>
        <a:srgbClr val="280594"/>
      </a:accent3>
      <a:accent4>
        <a:srgbClr val="E40AA6"/>
      </a:accent4>
      <a:accent5>
        <a:srgbClr val="FFC120"/>
      </a:accent5>
      <a:accent6>
        <a:srgbClr val="7329F9"/>
      </a:accent6>
      <a:hlink>
        <a:srgbClr val="F7B615"/>
      </a:hlink>
      <a:folHlink>
        <a:srgbClr val="704404"/>
      </a:folHlink>
    </a:clrScheme>
    <a:fontScheme name="Custom 155">
      <a:majorFont>
        <a:latin typeface="Dubai"/>
        <a:ea typeface=""/>
        <a:cs typeface=""/>
      </a:majorFont>
      <a:minorFont>
        <a:latin typeface="Duba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E3AFE4-013B-43AF-A648-1C1A3CD7B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8FE06-C233-446A-96BC-55B430E44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63AD2-B2AC-47A9-8A84-6022D11FB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Pearlescent business card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Summerville</dc:creator>
  <cp:lastModifiedBy>Jacob Summerville</cp:lastModifiedBy>
  <cp:revision>2</cp:revision>
  <dcterms:created xsi:type="dcterms:W3CDTF">2024-10-09T19:21:00Z</dcterms:created>
  <dcterms:modified xsi:type="dcterms:W3CDTF">2024-10-09T19:21:00Z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